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AF091" w14:textId="77777777" w:rsidR="00032F3C" w:rsidRDefault="00032F3C" w:rsidP="00032F3C">
      <w:pPr>
        <w:pStyle w:val="NoSpacing"/>
      </w:pPr>
      <w:r>
        <w:rPr>
          <w:u w:val="single"/>
        </w:rPr>
        <w:t>Everard WRASTELER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77BBB3F4" w14:textId="77777777" w:rsidR="00032F3C" w:rsidRDefault="00032F3C" w:rsidP="00032F3C">
      <w:pPr>
        <w:pStyle w:val="NoSpacing"/>
      </w:pPr>
      <w:r>
        <w:t>of Lowestoft, Suffolk. Smith.</w:t>
      </w:r>
    </w:p>
    <w:p w14:paraId="76F38A34" w14:textId="77777777" w:rsidR="00032F3C" w:rsidRDefault="00032F3C" w:rsidP="00032F3C">
      <w:pPr>
        <w:pStyle w:val="NoSpacing"/>
      </w:pPr>
    </w:p>
    <w:p w14:paraId="7809E2C0" w14:textId="77777777" w:rsidR="00032F3C" w:rsidRDefault="00032F3C" w:rsidP="00032F3C">
      <w:pPr>
        <w:pStyle w:val="NoSpacing"/>
      </w:pPr>
    </w:p>
    <w:p w14:paraId="2E4CD550" w14:textId="77777777" w:rsidR="00032F3C" w:rsidRDefault="00032F3C" w:rsidP="00032F3C">
      <w:pPr>
        <w:pStyle w:val="NoSpacing"/>
      </w:pPr>
      <w:r>
        <w:tab/>
        <w:t>1484</w:t>
      </w:r>
      <w:r>
        <w:tab/>
        <w:t xml:space="preserve">William </w:t>
      </w:r>
      <w:proofErr w:type="spellStart"/>
      <w:r>
        <w:t>Saxmundham</w:t>
      </w:r>
      <w:proofErr w:type="spellEnd"/>
      <w:r>
        <w:t>(q.v.) brought a plaint of debt against him, John</w:t>
      </w:r>
    </w:p>
    <w:p w14:paraId="54A037C0" w14:textId="77777777" w:rsidR="00032F3C" w:rsidRDefault="00032F3C" w:rsidP="00032F3C">
      <w:pPr>
        <w:pStyle w:val="NoSpacing"/>
      </w:pPr>
      <w:r>
        <w:tab/>
      </w:r>
      <w:r>
        <w:tab/>
      </w:r>
      <w:proofErr w:type="spellStart"/>
      <w:r>
        <w:t>Byffyn</w:t>
      </w:r>
      <w:proofErr w:type="spellEnd"/>
      <w:r>
        <w:t xml:space="preserve"> of Royston, Hertfordshire(q.v.), John </w:t>
      </w:r>
      <w:proofErr w:type="spellStart"/>
      <w:r>
        <w:t>Grene</w:t>
      </w:r>
      <w:proofErr w:type="spellEnd"/>
      <w:r>
        <w:t xml:space="preserve"> of Yaxley,</w:t>
      </w:r>
    </w:p>
    <w:p w14:paraId="2187AADA" w14:textId="77777777" w:rsidR="00032F3C" w:rsidRDefault="00032F3C" w:rsidP="00032F3C">
      <w:pPr>
        <w:pStyle w:val="NoSpacing"/>
      </w:pPr>
      <w:r>
        <w:tab/>
      </w:r>
      <w:r>
        <w:tab/>
        <w:t>Huntingdonshire(q.v.), Walter Aldrich of Yarmouth, Norfolk(q.v.), and</w:t>
      </w:r>
    </w:p>
    <w:p w14:paraId="6CB22876" w14:textId="77777777" w:rsidR="00032F3C" w:rsidRDefault="00032F3C" w:rsidP="00032F3C">
      <w:pPr>
        <w:pStyle w:val="NoSpacing"/>
      </w:pPr>
      <w:r>
        <w:tab/>
      </w:r>
      <w:r>
        <w:tab/>
        <w:t>Thomas Rooke of Sheringham(q.v.).</w:t>
      </w:r>
    </w:p>
    <w:p w14:paraId="09C72AB6" w14:textId="77777777" w:rsidR="00032F3C" w:rsidRDefault="00032F3C" w:rsidP="00032F3C">
      <w:pPr>
        <w:pStyle w:val="NoSpacing"/>
      </w:pPr>
      <w:r>
        <w:tab/>
      </w:r>
      <w:r>
        <w:tab/>
        <w:t>(</w:t>
      </w:r>
      <w:hyperlink r:id="rId6" w:history="1">
        <w:r w:rsidRPr="00A37A4F">
          <w:rPr>
            <w:rStyle w:val="Hyperlink"/>
          </w:rPr>
          <w:t>http://aalt.law.uh.edu/Indices/CP40Indices/CP40no888Pl.htm</w:t>
        </w:r>
      </w:hyperlink>
      <w:r>
        <w:t>)</w:t>
      </w:r>
    </w:p>
    <w:p w14:paraId="38BE34B3" w14:textId="77777777" w:rsidR="00032F3C" w:rsidRDefault="00032F3C" w:rsidP="00032F3C">
      <w:pPr>
        <w:pStyle w:val="NoSpacing"/>
      </w:pPr>
    </w:p>
    <w:p w14:paraId="73F893C9" w14:textId="77777777" w:rsidR="00032F3C" w:rsidRDefault="00032F3C" w:rsidP="00032F3C">
      <w:pPr>
        <w:pStyle w:val="NoSpacing"/>
      </w:pPr>
    </w:p>
    <w:p w14:paraId="224A8147" w14:textId="77777777" w:rsidR="00032F3C" w:rsidRDefault="00032F3C" w:rsidP="00032F3C">
      <w:pPr>
        <w:pStyle w:val="NoSpacing"/>
      </w:pPr>
      <w:r>
        <w:t>18 December 2018</w:t>
      </w:r>
    </w:p>
    <w:p w14:paraId="50E25FF8" w14:textId="77777777" w:rsidR="006B2F86" w:rsidRPr="00E71FC3" w:rsidRDefault="00032F3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89DE0" w14:textId="77777777" w:rsidR="00032F3C" w:rsidRDefault="00032F3C" w:rsidP="00E71FC3">
      <w:pPr>
        <w:spacing w:after="0" w:line="240" w:lineRule="auto"/>
      </w:pPr>
      <w:r>
        <w:separator/>
      </w:r>
    </w:p>
  </w:endnote>
  <w:endnote w:type="continuationSeparator" w:id="0">
    <w:p w14:paraId="348A4CA7" w14:textId="77777777" w:rsidR="00032F3C" w:rsidRDefault="00032F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B57D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88DE7" w14:textId="77777777" w:rsidR="00032F3C" w:rsidRDefault="00032F3C" w:rsidP="00E71FC3">
      <w:pPr>
        <w:spacing w:after="0" w:line="240" w:lineRule="auto"/>
      </w:pPr>
      <w:r>
        <w:separator/>
      </w:r>
    </w:p>
  </w:footnote>
  <w:footnote w:type="continuationSeparator" w:id="0">
    <w:p w14:paraId="028A695D" w14:textId="77777777" w:rsidR="00032F3C" w:rsidRDefault="00032F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F3C"/>
    <w:rsid w:val="00032F3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1BC89C"/>
  <w15:chartTrackingRefBased/>
  <w15:docId w15:val="{0C8C1B9C-9626-4219-B6F9-98AFF0D3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32F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2018-12-21T19:46:00Z</dcterms:created>
  <dcterms:modified xsi:type="dcterms:W3CDTF">2018-12-21T19:46:00Z</dcterms:modified>
</cp:coreProperties>
</file>